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1A9CE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  <w:u w:val="single"/>
        </w:rPr>
        <w:t>Robert SHOBROKE</w:t>
      </w:r>
      <w:r w:rsidRPr="000C540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C540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C5404">
        <w:rPr>
          <w:rFonts w:ascii="Times New Roman" w:hAnsi="Times New Roman" w:cs="Times New Roman"/>
          <w:sz w:val="24"/>
          <w:szCs w:val="24"/>
        </w:rPr>
        <w:t>fl.1495)</w:t>
      </w:r>
    </w:p>
    <w:p w14:paraId="543C01CD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>Scholar.</w:t>
      </w:r>
    </w:p>
    <w:p w14:paraId="1D1DF7A2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1B362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B6C8D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>28 Feb.1495</w:t>
      </w:r>
      <w:r w:rsidRPr="000C5404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37C02EAC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ab/>
      </w:r>
      <w:r w:rsidRPr="000C5404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0C5404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0C5404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62CB40F8" w14:textId="77777777" w:rsidR="00FD46E7" w:rsidRPr="000C5404" w:rsidRDefault="00FD46E7" w:rsidP="00FD46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C5404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0C5404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2A8844AF" w14:textId="77777777" w:rsidR="00FD46E7" w:rsidRPr="000C5404" w:rsidRDefault="00FD46E7" w:rsidP="00FD46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>p.79)</w:t>
      </w:r>
    </w:p>
    <w:p w14:paraId="48BFB834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A796E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1694B" w14:textId="77777777" w:rsidR="00FD46E7" w:rsidRPr="000C5404" w:rsidRDefault="00FD46E7" w:rsidP="00FD4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5404">
        <w:rPr>
          <w:rFonts w:ascii="Times New Roman" w:hAnsi="Times New Roman" w:cs="Times New Roman"/>
          <w:sz w:val="24"/>
          <w:szCs w:val="24"/>
        </w:rPr>
        <w:t>17 April 2021</w:t>
      </w:r>
    </w:p>
    <w:p w14:paraId="64FED9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3752F" w14:textId="77777777" w:rsidR="00FD46E7" w:rsidRDefault="00FD46E7" w:rsidP="009139A6">
      <w:r>
        <w:separator/>
      </w:r>
    </w:p>
  </w:endnote>
  <w:endnote w:type="continuationSeparator" w:id="0">
    <w:p w14:paraId="15EAAD8C" w14:textId="77777777" w:rsidR="00FD46E7" w:rsidRDefault="00FD46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1F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77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22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000DB" w14:textId="77777777" w:rsidR="00FD46E7" w:rsidRDefault="00FD46E7" w:rsidP="009139A6">
      <w:r>
        <w:separator/>
      </w:r>
    </w:p>
  </w:footnote>
  <w:footnote w:type="continuationSeparator" w:id="0">
    <w:p w14:paraId="04AAC38F" w14:textId="77777777" w:rsidR="00FD46E7" w:rsidRDefault="00FD46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60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0E1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01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A4C07"/>
  <w15:chartTrackingRefBased/>
  <w15:docId w15:val="{A08B6669-76F4-4726-BD31-B700CB82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2021-08-01T21:03:00Z</dcterms:created>
  <dcterms:modified xsi:type="dcterms:W3CDTF">2021-08-01T21:04:00Z</dcterms:modified>
</cp:coreProperties>
</file>